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0C" w:rsidRDefault="00DF010C" w:rsidP="00B961D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F010C" w:rsidRDefault="00DF010C" w:rsidP="00B961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DF010C" w:rsidRDefault="00DF010C" w:rsidP="00B961D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DF010C" w:rsidRDefault="00DF010C" w:rsidP="00B961D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DF010C">
        <w:tc>
          <w:tcPr>
            <w:tcW w:w="1384" w:type="dxa"/>
            <w:vMerge w:val="restart"/>
            <w:vAlign w:val="center"/>
          </w:tcPr>
          <w:p w:rsidR="00DF010C" w:rsidRDefault="00DF010C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DF010C" w:rsidRDefault="00DF010C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DF010C" w:rsidRDefault="00DF010C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DF010C" w:rsidRDefault="00DF010C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DF010C" w:rsidRDefault="00DF010C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DF010C" w:rsidRDefault="00DF010C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DF010C" w:rsidRDefault="00DF010C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DF010C" w:rsidRDefault="00DF010C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DF010C" w:rsidRDefault="00DF010C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F010C">
        <w:tc>
          <w:tcPr>
            <w:tcW w:w="1384" w:type="dxa"/>
            <w:vMerge/>
            <w:vAlign w:val="center"/>
          </w:tcPr>
          <w:p w:rsidR="00DF010C" w:rsidRDefault="00DF010C" w:rsidP="00B46079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DF010C" w:rsidRDefault="00DF010C" w:rsidP="00B46079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DF010C" w:rsidRPr="00682377" w:rsidRDefault="00DF010C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F010C" w:rsidRPr="00682377" w:rsidRDefault="00DF010C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DF010C" w:rsidRPr="00682377" w:rsidRDefault="00DF010C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DF010C" w:rsidRPr="00682377" w:rsidRDefault="00DF010C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DF010C" w:rsidRPr="00682377" w:rsidRDefault="00DF010C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F010C" w:rsidRPr="00682377" w:rsidRDefault="00DF010C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DF010C" w:rsidRPr="00682377" w:rsidRDefault="00DF010C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DF010C" w:rsidRDefault="00DF010C" w:rsidP="00B46079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F010C" w:rsidRDefault="00DF010C" w:rsidP="00B46079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F010C" w:rsidRDefault="00DF010C" w:rsidP="00B46079">
            <w:pPr>
              <w:rPr>
                <w:lang w:eastAsia="en-US"/>
              </w:rPr>
            </w:pPr>
          </w:p>
        </w:tc>
      </w:tr>
      <w:tr w:rsidR="00DF010C">
        <w:trPr>
          <w:trHeight w:val="2034"/>
        </w:trPr>
        <w:tc>
          <w:tcPr>
            <w:tcW w:w="1384" w:type="dxa"/>
          </w:tcPr>
          <w:p w:rsidR="00DF010C" w:rsidRDefault="00DF010C" w:rsidP="00B460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Коровина М.В.</w:t>
            </w:r>
          </w:p>
          <w:p w:rsidR="00DF010C" w:rsidRPr="00904E52" w:rsidRDefault="00DF010C" w:rsidP="00B46079">
            <w:pPr>
              <w:rPr>
                <w:color w:val="333333"/>
                <w:sz w:val="20"/>
                <w:szCs w:val="20"/>
                <w:lang w:eastAsia="en-US"/>
              </w:rPr>
            </w:pPr>
            <w:r w:rsidRPr="00904E52">
              <w:rPr>
                <w:color w:val="333333"/>
                <w:sz w:val="20"/>
                <w:szCs w:val="20"/>
                <w:lang w:eastAsia="en-US"/>
              </w:rPr>
              <w:t>(в отпуске по беремен-ности и родам)</w:t>
            </w:r>
          </w:p>
        </w:tc>
        <w:tc>
          <w:tcPr>
            <w:tcW w:w="1602" w:type="dxa"/>
          </w:tcPr>
          <w:p w:rsidR="00DF010C" w:rsidRDefault="00DF010C" w:rsidP="00682377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 МБОУ ДО</w:t>
            </w:r>
            <w:r w:rsidRPr="00682377">
              <w:rPr>
                <w:color w:val="333333"/>
                <w:lang w:eastAsia="en-US"/>
              </w:rPr>
              <w:t xml:space="preserve"> ДЮСШ</w:t>
            </w:r>
          </w:p>
          <w:p w:rsidR="00DF010C" w:rsidRDefault="00DF010C" w:rsidP="00682377">
            <w:pPr>
              <w:jc w:val="center"/>
              <w:rPr>
                <w:color w:val="333333"/>
                <w:lang w:eastAsia="en-US"/>
              </w:rPr>
            </w:pPr>
          </w:p>
          <w:p w:rsidR="00DF010C" w:rsidRPr="00682377" w:rsidRDefault="00DF010C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79" w:type="dxa"/>
          </w:tcPr>
          <w:p w:rsidR="00DF010C" w:rsidRDefault="00DF010C" w:rsidP="00B4607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DF010C" w:rsidRPr="00682377" w:rsidRDefault="00DF010C" w:rsidP="0046721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-</w:t>
            </w:r>
          </w:p>
        </w:tc>
        <w:tc>
          <w:tcPr>
            <w:tcW w:w="1080" w:type="dxa"/>
          </w:tcPr>
          <w:p w:rsidR="00DF010C" w:rsidRPr="00682377" w:rsidRDefault="00DF010C" w:rsidP="00B50B0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-</w:t>
            </w:r>
          </w:p>
          <w:p w:rsidR="00DF010C" w:rsidRPr="00682377" w:rsidRDefault="00DF010C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DF010C" w:rsidRPr="00682377" w:rsidRDefault="00DF010C" w:rsidP="00682377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-</w:t>
            </w:r>
          </w:p>
          <w:p w:rsidR="00DF010C" w:rsidRPr="00682377" w:rsidRDefault="00DF010C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DF010C" w:rsidRDefault="00DF010C" w:rsidP="00467219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  <w:p w:rsidR="00DF010C" w:rsidRDefault="00DF010C" w:rsidP="00467219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DF010C" w:rsidRDefault="00DF010C" w:rsidP="0046721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</w:p>
          <w:p w:rsidR="00DF010C" w:rsidRDefault="00DF010C" w:rsidP="00467219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DF010C" w:rsidRDefault="00DF010C" w:rsidP="00682377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65,6</w:t>
            </w:r>
          </w:p>
          <w:p w:rsidR="00DF010C" w:rsidRDefault="00DF010C" w:rsidP="00682377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682377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682377">
            <w:pPr>
              <w:jc w:val="center"/>
              <w:rPr>
                <w:color w:val="333333"/>
                <w:lang w:eastAsia="en-US"/>
              </w:rPr>
            </w:pPr>
          </w:p>
          <w:p w:rsidR="00DF010C" w:rsidRPr="00682377" w:rsidRDefault="00DF010C" w:rsidP="00904E5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1175</w:t>
            </w:r>
          </w:p>
        </w:tc>
        <w:tc>
          <w:tcPr>
            <w:tcW w:w="1080" w:type="dxa"/>
          </w:tcPr>
          <w:p w:rsidR="00DF010C" w:rsidRDefault="00DF010C" w:rsidP="00682377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F010C" w:rsidRDefault="00DF010C" w:rsidP="00682377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682377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682377">
            <w:pPr>
              <w:jc w:val="center"/>
              <w:rPr>
                <w:color w:val="333333"/>
                <w:lang w:eastAsia="en-US"/>
              </w:rPr>
            </w:pPr>
          </w:p>
          <w:p w:rsidR="00DF010C" w:rsidRPr="00682377" w:rsidRDefault="00DF010C" w:rsidP="00682377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DF010C" w:rsidRDefault="00DF010C" w:rsidP="00B46079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DF010C" w:rsidRPr="00682377" w:rsidRDefault="00DF010C" w:rsidP="00B460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349255,59</w:t>
            </w:r>
          </w:p>
        </w:tc>
        <w:tc>
          <w:tcPr>
            <w:tcW w:w="1740" w:type="dxa"/>
          </w:tcPr>
          <w:p w:rsidR="00DF010C" w:rsidRPr="00682377" w:rsidRDefault="00DF010C" w:rsidP="00B46079">
            <w:pPr>
              <w:rPr>
                <w:color w:val="333333"/>
                <w:lang w:val="en-US" w:eastAsia="en-US"/>
              </w:rPr>
            </w:pPr>
          </w:p>
        </w:tc>
      </w:tr>
      <w:tr w:rsidR="00DF010C">
        <w:trPr>
          <w:trHeight w:val="2034"/>
        </w:trPr>
        <w:tc>
          <w:tcPr>
            <w:tcW w:w="1384" w:type="dxa"/>
          </w:tcPr>
          <w:p w:rsidR="00DF010C" w:rsidRDefault="00DF010C" w:rsidP="00B460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DF010C" w:rsidRDefault="00DF010C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79" w:type="dxa"/>
          </w:tcPr>
          <w:p w:rsidR="00DF010C" w:rsidRDefault="00DF010C" w:rsidP="00B4607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DF010C" w:rsidRDefault="00DF010C" w:rsidP="0046721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-</w:t>
            </w:r>
          </w:p>
        </w:tc>
        <w:tc>
          <w:tcPr>
            <w:tcW w:w="1080" w:type="dxa"/>
          </w:tcPr>
          <w:p w:rsidR="00DF010C" w:rsidRDefault="00DF010C" w:rsidP="00B50B0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-</w:t>
            </w:r>
          </w:p>
        </w:tc>
        <w:tc>
          <w:tcPr>
            <w:tcW w:w="971" w:type="dxa"/>
          </w:tcPr>
          <w:p w:rsidR="00DF010C" w:rsidRDefault="00DF010C" w:rsidP="00682377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-</w:t>
            </w:r>
          </w:p>
        </w:tc>
        <w:tc>
          <w:tcPr>
            <w:tcW w:w="1189" w:type="dxa"/>
          </w:tcPr>
          <w:p w:rsidR="00DF010C" w:rsidRDefault="00DF010C" w:rsidP="00AD4B1A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  <w:p w:rsidR="00DF010C" w:rsidRDefault="00DF010C" w:rsidP="00AD4B1A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DF010C" w:rsidRDefault="00DF010C" w:rsidP="00AD4B1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</w:p>
          <w:p w:rsidR="00DF010C" w:rsidRDefault="00DF010C" w:rsidP="00AD4B1A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65,6</w:t>
            </w: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1175</w:t>
            </w:r>
          </w:p>
        </w:tc>
        <w:tc>
          <w:tcPr>
            <w:tcW w:w="1080" w:type="dxa"/>
          </w:tcPr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DF010C" w:rsidRDefault="00DF010C" w:rsidP="00904E52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</w:t>
            </w:r>
          </w:p>
          <w:p w:rsidR="00DF010C" w:rsidRDefault="00DF010C" w:rsidP="00904E52">
            <w:pPr>
              <w:rPr>
                <w:lang w:eastAsia="en-US"/>
              </w:rPr>
            </w:pPr>
            <w:r>
              <w:rPr>
                <w:lang w:eastAsia="en-US"/>
              </w:rPr>
              <w:t>КИА РИО</w:t>
            </w:r>
          </w:p>
        </w:tc>
        <w:tc>
          <w:tcPr>
            <w:tcW w:w="1740" w:type="dxa"/>
          </w:tcPr>
          <w:p w:rsidR="00DF010C" w:rsidRDefault="00DF010C" w:rsidP="00B460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575400,94</w:t>
            </w:r>
          </w:p>
        </w:tc>
        <w:tc>
          <w:tcPr>
            <w:tcW w:w="1740" w:type="dxa"/>
          </w:tcPr>
          <w:p w:rsidR="00DF010C" w:rsidRPr="00904E52" w:rsidRDefault="00DF010C" w:rsidP="00B46079">
            <w:pPr>
              <w:rPr>
                <w:color w:val="333333"/>
                <w:lang w:eastAsia="en-US"/>
              </w:rPr>
            </w:pPr>
          </w:p>
        </w:tc>
      </w:tr>
      <w:tr w:rsidR="00DF010C">
        <w:trPr>
          <w:trHeight w:val="2034"/>
        </w:trPr>
        <w:tc>
          <w:tcPr>
            <w:tcW w:w="1384" w:type="dxa"/>
          </w:tcPr>
          <w:p w:rsidR="00DF010C" w:rsidRDefault="00DF010C" w:rsidP="00B460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Сын</w:t>
            </w:r>
          </w:p>
        </w:tc>
        <w:tc>
          <w:tcPr>
            <w:tcW w:w="1602" w:type="dxa"/>
          </w:tcPr>
          <w:p w:rsidR="00DF010C" w:rsidRDefault="00DF010C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79" w:type="dxa"/>
          </w:tcPr>
          <w:p w:rsidR="00DF010C" w:rsidRDefault="00DF010C" w:rsidP="00B4607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DF010C" w:rsidRDefault="00DF010C" w:rsidP="0046721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-</w:t>
            </w:r>
          </w:p>
        </w:tc>
        <w:tc>
          <w:tcPr>
            <w:tcW w:w="1080" w:type="dxa"/>
          </w:tcPr>
          <w:p w:rsidR="00DF010C" w:rsidRDefault="00DF010C" w:rsidP="00B50B0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-</w:t>
            </w:r>
          </w:p>
        </w:tc>
        <w:tc>
          <w:tcPr>
            <w:tcW w:w="971" w:type="dxa"/>
          </w:tcPr>
          <w:p w:rsidR="00DF010C" w:rsidRDefault="00DF010C" w:rsidP="00682377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-</w:t>
            </w:r>
          </w:p>
        </w:tc>
        <w:tc>
          <w:tcPr>
            <w:tcW w:w="1189" w:type="dxa"/>
          </w:tcPr>
          <w:p w:rsidR="00DF010C" w:rsidRDefault="00DF010C" w:rsidP="00AD4B1A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  <w:p w:rsidR="00DF010C" w:rsidRDefault="00DF010C" w:rsidP="00AD4B1A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DF010C" w:rsidRDefault="00DF010C" w:rsidP="00AD4B1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</w:p>
          <w:p w:rsidR="00DF010C" w:rsidRDefault="00DF010C" w:rsidP="00AD4B1A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65,6</w:t>
            </w: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1175</w:t>
            </w:r>
          </w:p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DF010C" w:rsidRDefault="00DF010C" w:rsidP="00904E52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DF010C" w:rsidRDefault="00DF010C" w:rsidP="00B460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-</w:t>
            </w:r>
          </w:p>
        </w:tc>
        <w:tc>
          <w:tcPr>
            <w:tcW w:w="1740" w:type="dxa"/>
          </w:tcPr>
          <w:p w:rsidR="00DF010C" w:rsidRPr="00904E52" w:rsidRDefault="00DF010C" w:rsidP="00B46079">
            <w:pPr>
              <w:rPr>
                <w:color w:val="333333"/>
                <w:lang w:eastAsia="en-US"/>
              </w:rPr>
            </w:pPr>
          </w:p>
        </w:tc>
      </w:tr>
    </w:tbl>
    <w:p w:rsidR="00DF010C" w:rsidRDefault="00DF010C"/>
    <w:p w:rsidR="00DF010C" w:rsidRDefault="00DF010C" w:rsidP="0046721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F010C" w:rsidRDefault="00DF010C" w:rsidP="004672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DF010C" w:rsidRDefault="00DF010C" w:rsidP="00467219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DF010C" w:rsidRDefault="00DF010C" w:rsidP="00467219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DF010C">
        <w:tc>
          <w:tcPr>
            <w:tcW w:w="1384" w:type="dxa"/>
            <w:vMerge w:val="restart"/>
            <w:vAlign w:val="center"/>
          </w:tcPr>
          <w:p w:rsidR="00DF010C" w:rsidRDefault="00DF010C" w:rsidP="00AD4B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DF010C" w:rsidRDefault="00DF010C" w:rsidP="00AD4B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DF010C" w:rsidRDefault="00DF010C" w:rsidP="00AD4B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DF010C" w:rsidRDefault="00DF010C" w:rsidP="00AD4B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DF010C" w:rsidRDefault="00DF010C" w:rsidP="00AD4B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DF010C" w:rsidRDefault="00DF010C" w:rsidP="00AD4B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DF010C" w:rsidRDefault="00DF010C" w:rsidP="00AD4B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DF010C" w:rsidRDefault="00DF010C" w:rsidP="00AD4B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DF010C" w:rsidRDefault="00DF010C" w:rsidP="00AD4B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F010C">
        <w:tc>
          <w:tcPr>
            <w:tcW w:w="1384" w:type="dxa"/>
            <w:vMerge/>
            <w:vAlign w:val="center"/>
          </w:tcPr>
          <w:p w:rsidR="00DF010C" w:rsidRDefault="00DF010C" w:rsidP="00AD4B1A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DF010C" w:rsidRDefault="00DF010C" w:rsidP="00AD4B1A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DF010C" w:rsidRPr="00682377" w:rsidRDefault="00DF010C" w:rsidP="00AD4B1A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F010C" w:rsidRPr="00682377" w:rsidRDefault="00DF010C" w:rsidP="00AD4B1A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DF010C" w:rsidRPr="00682377" w:rsidRDefault="00DF010C" w:rsidP="00AD4B1A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DF010C" w:rsidRPr="00682377" w:rsidRDefault="00DF010C" w:rsidP="00AD4B1A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DF010C" w:rsidRPr="00682377" w:rsidRDefault="00DF010C" w:rsidP="00AD4B1A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F010C" w:rsidRPr="00682377" w:rsidRDefault="00DF010C" w:rsidP="00AD4B1A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DF010C" w:rsidRPr="00682377" w:rsidRDefault="00DF010C" w:rsidP="00AD4B1A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DF010C" w:rsidRDefault="00DF010C" w:rsidP="00AD4B1A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F010C" w:rsidRDefault="00DF010C" w:rsidP="00AD4B1A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F010C" w:rsidRDefault="00DF010C" w:rsidP="00AD4B1A">
            <w:pPr>
              <w:rPr>
                <w:lang w:eastAsia="en-US"/>
              </w:rPr>
            </w:pPr>
          </w:p>
        </w:tc>
      </w:tr>
      <w:tr w:rsidR="00DF010C">
        <w:trPr>
          <w:trHeight w:val="1210"/>
        </w:trPr>
        <w:tc>
          <w:tcPr>
            <w:tcW w:w="1384" w:type="dxa"/>
          </w:tcPr>
          <w:p w:rsidR="00DF010C" w:rsidRPr="00682377" w:rsidRDefault="00DF010C" w:rsidP="00AD4B1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Потапов С.М.</w:t>
            </w:r>
          </w:p>
        </w:tc>
        <w:tc>
          <w:tcPr>
            <w:tcW w:w="1602" w:type="dxa"/>
          </w:tcPr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И.о.</w:t>
            </w:r>
          </w:p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директора МБОУ ДО</w:t>
            </w:r>
            <w:r w:rsidRPr="00682377">
              <w:rPr>
                <w:color w:val="333333"/>
                <w:lang w:eastAsia="en-US"/>
              </w:rPr>
              <w:t xml:space="preserve"> ДЮСШ</w:t>
            </w:r>
          </w:p>
        </w:tc>
        <w:tc>
          <w:tcPr>
            <w:tcW w:w="1079" w:type="dxa"/>
          </w:tcPr>
          <w:p w:rsidR="00DF010C" w:rsidRDefault="00DF010C" w:rsidP="00AD4B1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Кварти-ра </w:t>
            </w:r>
          </w:p>
        </w:tc>
        <w:tc>
          <w:tcPr>
            <w:tcW w:w="1080" w:type="dxa"/>
          </w:tcPr>
          <w:p w:rsidR="00DF010C" w:rsidRPr="00682377" w:rsidRDefault="00DF010C" w:rsidP="00AD4B1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1/3</w:t>
            </w:r>
          </w:p>
        </w:tc>
        <w:tc>
          <w:tcPr>
            <w:tcW w:w="1080" w:type="dxa"/>
          </w:tcPr>
          <w:p w:rsidR="00DF010C" w:rsidRPr="00682377" w:rsidRDefault="00DF010C" w:rsidP="00AD4B1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40,8</w:t>
            </w:r>
          </w:p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DF010C" w:rsidRDefault="00DF010C" w:rsidP="00AD4B1A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DF010C" w:rsidRDefault="00DF010C" w:rsidP="00AD4B1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41,1</w:t>
            </w: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DF010C" w:rsidRDefault="00DF010C" w:rsidP="00AD4B1A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</w:t>
            </w:r>
          </w:p>
          <w:p w:rsidR="00DF010C" w:rsidRDefault="00DF010C" w:rsidP="00AD4B1A">
            <w:pPr>
              <w:rPr>
                <w:lang w:eastAsia="en-US"/>
              </w:rPr>
            </w:pPr>
            <w:r>
              <w:rPr>
                <w:lang w:eastAsia="en-US"/>
              </w:rPr>
              <w:t>Форд Фокус 2</w:t>
            </w:r>
          </w:p>
        </w:tc>
        <w:tc>
          <w:tcPr>
            <w:tcW w:w="1740" w:type="dxa"/>
          </w:tcPr>
          <w:p w:rsidR="00DF010C" w:rsidRPr="00682377" w:rsidRDefault="00DF010C" w:rsidP="00AD4B1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335269,51</w:t>
            </w:r>
          </w:p>
        </w:tc>
        <w:tc>
          <w:tcPr>
            <w:tcW w:w="1740" w:type="dxa"/>
          </w:tcPr>
          <w:p w:rsidR="00DF010C" w:rsidRPr="00682377" w:rsidRDefault="00DF010C" w:rsidP="00AD4B1A">
            <w:pPr>
              <w:rPr>
                <w:color w:val="333333"/>
                <w:lang w:val="en-US" w:eastAsia="en-US"/>
              </w:rPr>
            </w:pPr>
          </w:p>
        </w:tc>
      </w:tr>
      <w:tr w:rsidR="00DF010C">
        <w:trPr>
          <w:trHeight w:val="1343"/>
        </w:trPr>
        <w:tc>
          <w:tcPr>
            <w:tcW w:w="1384" w:type="dxa"/>
          </w:tcPr>
          <w:p w:rsidR="00DF010C" w:rsidRDefault="00DF010C" w:rsidP="00AD4B1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Супруга</w:t>
            </w:r>
          </w:p>
        </w:tc>
        <w:tc>
          <w:tcPr>
            <w:tcW w:w="1602" w:type="dxa"/>
          </w:tcPr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79" w:type="dxa"/>
          </w:tcPr>
          <w:p w:rsidR="00DF010C" w:rsidRDefault="00DF010C" w:rsidP="00AD4B1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1)Квар-тира </w:t>
            </w:r>
          </w:p>
          <w:p w:rsidR="00DF010C" w:rsidRDefault="00DF010C" w:rsidP="00AD4B1A">
            <w:pPr>
              <w:rPr>
                <w:lang w:eastAsia="en-US"/>
              </w:rPr>
            </w:pPr>
          </w:p>
          <w:p w:rsidR="00DF010C" w:rsidRDefault="00DF010C" w:rsidP="00AD4B1A">
            <w:pPr>
              <w:rPr>
                <w:lang w:eastAsia="en-US"/>
              </w:rPr>
            </w:pPr>
          </w:p>
          <w:p w:rsidR="00DF010C" w:rsidRDefault="00DF010C" w:rsidP="00AD4B1A">
            <w:pPr>
              <w:rPr>
                <w:lang w:eastAsia="en-US"/>
              </w:rPr>
            </w:pPr>
            <w:r>
              <w:rPr>
                <w:lang w:eastAsia="en-US"/>
              </w:rPr>
              <w:t>2)Квар-тира</w:t>
            </w:r>
          </w:p>
          <w:p w:rsidR="00DF010C" w:rsidRDefault="00DF010C" w:rsidP="00AD4B1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F010C" w:rsidRDefault="00DF010C" w:rsidP="00AD4B1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1/3</w:t>
            </w:r>
          </w:p>
          <w:p w:rsidR="00DF010C" w:rsidRDefault="00DF010C" w:rsidP="00AD4B1A">
            <w:pPr>
              <w:rPr>
                <w:color w:val="333333"/>
                <w:lang w:eastAsia="en-US"/>
              </w:rPr>
            </w:pPr>
          </w:p>
          <w:p w:rsidR="00DF010C" w:rsidRPr="00682377" w:rsidRDefault="00DF010C" w:rsidP="00AD4B1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1/2</w:t>
            </w:r>
          </w:p>
        </w:tc>
        <w:tc>
          <w:tcPr>
            <w:tcW w:w="1080" w:type="dxa"/>
          </w:tcPr>
          <w:p w:rsidR="00DF010C" w:rsidRPr="00682377" w:rsidRDefault="00DF010C" w:rsidP="00AD4B1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40,8</w:t>
            </w: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Pr="00682377" w:rsidRDefault="00DF010C" w:rsidP="00247B3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41,1</w:t>
            </w:r>
          </w:p>
        </w:tc>
        <w:tc>
          <w:tcPr>
            <w:tcW w:w="971" w:type="dxa"/>
          </w:tcPr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Pr="00682377" w:rsidRDefault="00DF010C" w:rsidP="00247B3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DF010C" w:rsidRDefault="00DF010C" w:rsidP="00AD4B1A">
            <w:pPr>
              <w:rPr>
                <w:lang w:eastAsia="en-US"/>
              </w:rPr>
            </w:pPr>
          </w:p>
          <w:p w:rsidR="00DF010C" w:rsidRDefault="00DF010C" w:rsidP="00AD4B1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F010C" w:rsidRDefault="00DF010C" w:rsidP="008F2308">
            <w:pPr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DF010C" w:rsidRDefault="00DF010C" w:rsidP="00AD4B1A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DF010C" w:rsidRDefault="00DF010C" w:rsidP="00AD4B1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135493,78</w:t>
            </w:r>
          </w:p>
        </w:tc>
        <w:tc>
          <w:tcPr>
            <w:tcW w:w="1740" w:type="dxa"/>
          </w:tcPr>
          <w:p w:rsidR="00DF010C" w:rsidRPr="00682377" w:rsidRDefault="00DF010C" w:rsidP="00AD4B1A">
            <w:pPr>
              <w:rPr>
                <w:color w:val="333333"/>
                <w:lang w:val="en-US" w:eastAsia="en-US"/>
              </w:rPr>
            </w:pPr>
          </w:p>
        </w:tc>
      </w:tr>
      <w:tr w:rsidR="00DF010C" w:rsidTr="00247B39">
        <w:trPr>
          <w:trHeight w:val="1024"/>
        </w:trPr>
        <w:tc>
          <w:tcPr>
            <w:tcW w:w="1384" w:type="dxa"/>
          </w:tcPr>
          <w:p w:rsidR="00DF010C" w:rsidRDefault="00DF010C" w:rsidP="00AD4B1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Сын</w:t>
            </w:r>
          </w:p>
        </w:tc>
        <w:tc>
          <w:tcPr>
            <w:tcW w:w="1602" w:type="dxa"/>
          </w:tcPr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79" w:type="dxa"/>
          </w:tcPr>
          <w:p w:rsidR="00DF010C" w:rsidRDefault="00DF010C" w:rsidP="00AD4B1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Кварти-ра </w:t>
            </w:r>
          </w:p>
        </w:tc>
        <w:tc>
          <w:tcPr>
            <w:tcW w:w="1080" w:type="dxa"/>
          </w:tcPr>
          <w:p w:rsidR="00DF010C" w:rsidRPr="00682377" w:rsidRDefault="00DF010C" w:rsidP="00AD4B1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1/3</w:t>
            </w:r>
          </w:p>
        </w:tc>
        <w:tc>
          <w:tcPr>
            <w:tcW w:w="1080" w:type="dxa"/>
          </w:tcPr>
          <w:p w:rsidR="00DF010C" w:rsidRPr="00682377" w:rsidRDefault="00DF010C" w:rsidP="00AD4B1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40,8</w:t>
            </w:r>
          </w:p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DF010C" w:rsidRDefault="00DF010C" w:rsidP="00AD4B1A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DF010C" w:rsidRDefault="00DF010C" w:rsidP="00AD4B1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41,1</w:t>
            </w: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  <w:p w:rsidR="00DF010C" w:rsidRPr="00682377" w:rsidRDefault="00DF010C" w:rsidP="00AD4B1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DF010C" w:rsidRDefault="00DF010C" w:rsidP="00AD4B1A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DF010C" w:rsidRDefault="00DF010C" w:rsidP="00AD4B1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-</w:t>
            </w:r>
          </w:p>
        </w:tc>
        <w:tc>
          <w:tcPr>
            <w:tcW w:w="1740" w:type="dxa"/>
          </w:tcPr>
          <w:p w:rsidR="00DF010C" w:rsidRPr="00682377" w:rsidRDefault="00DF010C" w:rsidP="00AD4B1A">
            <w:pPr>
              <w:rPr>
                <w:color w:val="333333"/>
                <w:lang w:val="en-US" w:eastAsia="en-US"/>
              </w:rPr>
            </w:pPr>
          </w:p>
        </w:tc>
      </w:tr>
    </w:tbl>
    <w:p w:rsidR="00DF010C" w:rsidRDefault="00DF010C" w:rsidP="00247B39"/>
    <w:sectPr w:rsidR="00DF010C" w:rsidSect="00B961D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5A7"/>
    <w:rsid w:val="000532E3"/>
    <w:rsid w:val="000847EA"/>
    <w:rsid w:val="000E22A5"/>
    <w:rsid w:val="00125BFC"/>
    <w:rsid w:val="00151EFC"/>
    <w:rsid w:val="00156DDF"/>
    <w:rsid w:val="001F4408"/>
    <w:rsid w:val="00247B39"/>
    <w:rsid w:val="003A5D91"/>
    <w:rsid w:val="003B7E84"/>
    <w:rsid w:val="00467219"/>
    <w:rsid w:val="00467E21"/>
    <w:rsid w:val="00493913"/>
    <w:rsid w:val="005361F5"/>
    <w:rsid w:val="00622CCF"/>
    <w:rsid w:val="006745E6"/>
    <w:rsid w:val="00682377"/>
    <w:rsid w:val="007602C8"/>
    <w:rsid w:val="007B097A"/>
    <w:rsid w:val="008534DA"/>
    <w:rsid w:val="00857A21"/>
    <w:rsid w:val="0086245B"/>
    <w:rsid w:val="00871675"/>
    <w:rsid w:val="00880A8A"/>
    <w:rsid w:val="008A1AA5"/>
    <w:rsid w:val="008B0089"/>
    <w:rsid w:val="008E46AC"/>
    <w:rsid w:val="008E7BA7"/>
    <w:rsid w:val="008F2308"/>
    <w:rsid w:val="00904E52"/>
    <w:rsid w:val="00953F32"/>
    <w:rsid w:val="009610CC"/>
    <w:rsid w:val="00996790"/>
    <w:rsid w:val="00A815A7"/>
    <w:rsid w:val="00AD4B1A"/>
    <w:rsid w:val="00B46079"/>
    <w:rsid w:val="00B50B0F"/>
    <w:rsid w:val="00B824B6"/>
    <w:rsid w:val="00B961D1"/>
    <w:rsid w:val="00BF0B99"/>
    <w:rsid w:val="00C04AA0"/>
    <w:rsid w:val="00CA45FA"/>
    <w:rsid w:val="00CA60E9"/>
    <w:rsid w:val="00DF010C"/>
    <w:rsid w:val="00E65AFA"/>
    <w:rsid w:val="00F0313C"/>
    <w:rsid w:val="00F64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1D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961D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</TotalTime>
  <Pages>2</Pages>
  <Words>301</Words>
  <Characters>1718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2014-05-08T07:11:00Z</dcterms:created>
  <dcterms:modified xsi:type="dcterms:W3CDTF">2016-04-27T10:45:00Z</dcterms:modified>
</cp:coreProperties>
</file>